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56412" w14:textId="77777777" w:rsidR="00773C72" w:rsidRDefault="00773C72" w:rsidP="00773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WARBOYS</w:t>
      </w:r>
      <w:r>
        <w:rPr>
          <w:rFonts w:ascii="Times New Roman" w:hAnsi="Times New Roman" w:cs="Times New Roman"/>
        </w:rPr>
        <w:t xml:space="preserve">        (fl.1484)</w:t>
      </w:r>
    </w:p>
    <w:p w14:paraId="660CDFA0" w14:textId="77777777" w:rsidR="00773C72" w:rsidRDefault="00773C72" w:rsidP="00773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Dunton, Bedfordshire.</w:t>
      </w:r>
    </w:p>
    <w:p w14:paraId="16EBFC35" w14:textId="77777777" w:rsidR="00773C72" w:rsidRDefault="00773C72" w:rsidP="00773C72">
      <w:pPr>
        <w:rPr>
          <w:rFonts w:ascii="Times New Roman" w:hAnsi="Times New Roman" w:cs="Times New Roman"/>
        </w:rPr>
      </w:pPr>
    </w:p>
    <w:p w14:paraId="76373320" w14:textId="77777777" w:rsidR="00773C72" w:rsidRDefault="00773C72" w:rsidP="00773C72">
      <w:pPr>
        <w:rPr>
          <w:rFonts w:ascii="Times New Roman" w:hAnsi="Times New Roman" w:cs="Times New Roman"/>
        </w:rPr>
      </w:pPr>
    </w:p>
    <w:p w14:paraId="3EB14378" w14:textId="77777777" w:rsidR="00773C72" w:rsidRDefault="00773C72" w:rsidP="00773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Torkyngton</w:t>
      </w:r>
      <w:proofErr w:type="spellEnd"/>
      <w:r>
        <w:rPr>
          <w:rFonts w:ascii="Times New Roman" w:hAnsi="Times New Roman" w:cs="Times New Roman"/>
        </w:rPr>
        <w:t>(q.v.) brought a plaint of debt against him, Robert</w:t>
      </w:r>
    </w:p>
    <w:p w14:paraId="31761B5A" w14:textId="77777777" w:rsidR="00773C72" w:rsidRDefault="00773C72" w:rsidP="00773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Michell of </w:t>
      </w:r>
      <w:proofErr w:type="spellStart"/>
      <w:r>
        <w:rPr>
          <w:rFonts w:ascii="Times New Roman" w:hAnsi="Times New Roman" w:cs="Times New Roman"/>
        </w:rPr>
        <w:t>Millow</w:t>
      </w:r>
      <w:proofErr w:type="spellEnd"/>
      <w:r>
        <w:rPr>
          <w:rFonts w:ascii="Times New Roman" w:hAnsi="Times New Roman" w:cs="Times New Roman"/>
        </w:rPr>
        <w:t xml:space="preserve">, Bedfordshire(q.v.), and Thomas </w:t>
      </w:r>
      <w:proofErr w:type="spellStart"/>
      <w:r>
        <w:rPr>
          <w:rFonts w:ascii="Times New Roman" w:hAnsi="Times New Roman" w:cs="Times New Roman"/>
        </w:rPr>
        <w:t>Aythorp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Gamilgay</w:t>
      </w:r>
      <w:proofErr w:type="spellEnd"/>
      <w:r>
        <w:rPr>
          <w:rFonts w:ascii="Times New Roman" w:hAnsi="Times New Roman" w:cs="Times New Roman"/>
        </w:rPr>
        <w:t>,</w:t>
      </w:r>
    </w:p>
    <w:p w14:paraId="1B040D7C" w14:textId="77777777" w:rsidR="00773C72" w:rsidRDefault="00773C72" w:rsidP="00773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Cambridgeshire(q.v.).</w:t>
      </w:r>
    </w:p>
    <w:p w14:paraId="058613F5" w14:textId="77777777" w:rsidR="00773C72" w:rsidRDefault="00773C72" w:rsidP="00773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3B8638B" w14:textId="77777777" w:rsidR="00773C72" w:rsidRDefault="00773C72" w:rsidP="00773C72">
      <w:pPr>
        <w:rPr>
          <w:rFonts w:ascii="Times New Roman" w:hAnsi="Times New Roman" w:cs="Times New Roman"/>
        </w:rPr>
      </w:pPr>
    </w:p>
    <w:p w14:paraId="53CF6E30" w14:textId="77777777" w:rsidR="00773C72" w:rsidRDefault="00773C72" w:rsidP="00773C72">
      <w:pPr>
        <w:rPr>
          <w:rFonts w:ascii="Times New Roman" w:hAnsi="Times New Roman" w:cs="Times New Roman"/>
        </w:rPr>
      </w:pPr>
    </w:p>
    <w:p w14:paraId="57C30519" w14:textId="77777777" w:rsidR="00773C72" w:rsidRDefault="00773C72" w:rsidP="00773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February 2019</w:t>
      </w:r>
    </w:p>
    <w:p w14:paraId="1E687763" w14:textId="77777777" w:rsidR="006B2F86" w:rsidRPr="00E71FC3" w:rsidRDefault="00773C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0465B" w14:textId="77777777" w:rsidR="00773C72" w:rsidRDefault="00773C72" w:rsidP="00E71FC3">
      <w:r>
        <w:separator/>
      </w:r>
    </w:p>
  </w:endnote>
  <w:endnote w:type="continuationSeparator" w:id="0">
    <w:p w14:paraId="60138343" w14:textId="77777777" w:rsidR="00773C72" w:rsidRDefault="00773C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750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8C27F" w14:textId="77777777" w:rsidR="00773C72" w:rsidRDefault="00773C72" w:rsidP="00E71FC3">
      <w:r>
        <w:separator/>
      </w:r>
    </w:p>
  </w:footnote>
  <w:footnote w:type="continuationSeparator" w:id="0">
    <w:p w14:paraId="4A167570" w14:textId="77777777" w:rsidR="00773C72" w:rsidRDefault="00773C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C72"/>
    <w:rsid w:val="001A7C09"/>
    <w:rsid w:val="00577BD5"/>
    <w:rsid w:val="00656CBA"/>
    <w:rsid w:val="006A1F77"/>
    <w:rsid w:val="00733BE7"/>
    <w:rsid w:val="00773C7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F2582"/>
  <w15:chartTrackingRefBased/>
  <w15:docId w15:val="{804A61AA-1B09-4172-9454-5B1A24B4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C7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3C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2019-02-24T20:08:00Z</dcterms:created>
  <dcterms:modified xsi:type="dcterms:W3CDTF">2019-02-24T20:09:00Z</dcterms:modified>
</cp:coreProperties>
</file>